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227EC" w14:textId="4D4F6795" w:rsidR="00051938" w:rsidRPr="0004442B" w:rsidRDefault="0000573D" w:rsidP="006C4BB0">
      <w:pPr>
        <w:pStyle w:val="ZRIKopzondernummer"/>
      </w:pPr>
      <w:bookmarkStart w:id="0" w:name="_Toc485732829"/>
      <w:bookmarkStart w:id="1" w:name="_Toc140677146"/>
      <w:r>
        <w:t xml:space="preserve">Bijlage </w:t>
      </w:r>
      <w:r w:rsidR="00AA2381">
        <w:t>3</w:t>
      </w:r>
      <w:bookmarkStart w:id="2" w:name="_GoBack"/>
      <w:bookmarkEnd w:id="2"/>
      <w:r w:rsidR="00051938">
        <w:t>: Model projectgegevens</w:t>
      </w:r>
      <w:bookmarkEnd w:id="0"/>
      <w:bookmarkEnd w:id="1"/>
    </w:p>
    <w:p w14:paraId="46726E90" w14:textId="77777777" w:rsidR="00051938" w:rsidRPr="00D96349" w:rsidRDefault="00051938" w:rsidP="00051938"/>
    <w:p w14:paraId="2F085E62" w14:textId="77777777" w:rsidR="00051938" w:rsidRDefault="00051938" w:rsidP="00051938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6F19A7CC" w14:textId="77777777" w:rsidR="00051938" w:rsidRPr="007C3A40" w:rsidRDefault="00051938" w:rsidP="00051938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051938" w14:paraId="2878FC20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64720EA" w14:textId="77777777" w:rsidR="00051938" w:rsidRDefault="00051938" w:rsidP="0004442B">
            <w:r>
              <w:t>Naam project:</w:t>
            </w:r>
          </w:p>
        </w:tc>
        <w:tc>
          <w:tcPr>
            <w:tcW w:w="7533" w:type="dxa"/>
            <w:gridSpan w:val="2"/>
          </w:tcPr>
          <w:p w14:paraId="31C688C0" w14:textId="77777777" w:rsidR="00051938" w:rsidRDefault="00051938" w:rsidP="0004442B"/>
        </w:tc>
      </w:tr>
      <w:tr w:rsidR="00051938" w14:paraId="0B516A88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46D3150" w14:textId="77777777" w:rsidR="00051938" w:rsidRDefault="00051938" w:rsidP="0004442B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2C09B42A" w14:textId="77777777" w:rsidR="00051938" w:rsidRDefault="00051938" w:rsidP="0004442B"/>
        </w:tc>
      </w:tr>
      <w:tr w:rsidR="00051938" w14:paraId="2BDB9E5C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D708A85" w14:textId="77777777" w:rsidR="00051938" w:rsidRDefault="00051938" w:rsidP="0004442B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717EE31C" w14:textId="77777777" w:rsidR="00051938" w:rsidRDefault="00051938" w:rsidP="0004442B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051938" w14:paraId="5D738AD4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3570C8F" w14:textId="77777777" w:rsidR="00051938" w:rsidRDefault="00051938" w:rsidP="0004442B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5D899B52" w14:textId="77777777" w:rsidR="00051938" w:rsidRDefault="00051938" w:rsidP="0004442B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03187CAC" w14:textId="77777777" w:rsidR="00051938" w:rsidRDefault="00051938" w:rsidP="0004442B">
            <w:pPr>
              <w:jc w:val="right"/>
            </w:pPr>
            <w:r>
              <w:t>exclusief btw</w:t>
            </w:r>
          </w:p>
        </w:tc>
      </w:tr>
      <w:tr w:rsidR="00051938" w14:paraId="35ABDEE2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4A1D7A3" w14:textId="77777777" w:rsidR="00051938" w:rsidRDefault="00051938" w:rsidP="0004442B">
            <w:r>
              <w:t>Ontwerpperiode:</w:t>
            </w:r>
          </w:p>
        </w:tc>
        <w:tc>
          <w:tcPr>
            <w:tcW w:w="7533" w:type="dxa"/>
            <w:gridSpan w:val="2"/>
          </w:tcPr>
          <w:p w14:paraId="3FDA52EB" w14:textId="77777777" w:rsidR="00051938" w:rsidRDefault="00051938" w:rsidP="0004442B"/>
        </w:tc>
      </w:tr>
      <w:tr w:rsidR="00051938" w14:paraId="7CE80D96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D9251F4" w14:textId="77777777" w:rsidR="00051938" w:rsidRDefault="00051938" w:rsidP="0004442B">
            <w:r>
              <w:t>Realisatieperiode:</w:t>
            </w:r>
          </w:p>
        </w:tc>
        <w:tc>
          <w:tcPr>
            <w:tcW w:w="7533" w:type="dxa"/>
            <w:gridSpan w:val="2"/>
          </w:tcPr>
          <w:p w14:paraId="115ECCEB" w14:textId="77777777" w:rsidR="00051938" w:rsidRPr="00E62F0C" w:rsidRDefault="00051938" w:rsidP="0004442B">
            <w:pPr>
              <w:rPr>
                <w:i/>
              </w:rPr>
            </w:pPr>
          </w:p>
        </w:tc>
      </w:tr>
      <w:tr w:rsidR="00051938" w14:paraId="05BE182B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D5E38DD" w14:textId="77777777" w:rsidR="00051938" w:rsidRDefault="00051938" w:rsidP="0004442B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52B85C69" w14:textId="77777777" w:rsidR="00051938" w:rsidRDefault="00051938" w:rsidP="0004442B"/>
        </w:tc>
      </w:tr>
      <w:tr w:rsidR="00051938" w14:paraId="2760E18B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8B1CBF0" w14:textId="77777777" w:rsidR="00051938" w:rsidRDefault="00051938" w:rsidP="0004442B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07E99760" w14:textId="77777777" w:rsidR="00051938" w:rsidRDefault="00051938" w:rsidP="0004442B"/>
        </w:tc>
      </w:tr>
      <w:tr w:rsidR="00051938" w14:paraId="44E82793" w14:textId="77777777" w:rsidTr="0004442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AB956A8" w14:textId="77777777" w:rsidR="00051938" w:rsidRDefault="00051938" w:rsidP="0004442B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33E379C" w14:textId="77777777" w:rsidR="00051938" w:rsidRDefault="00051938" w:rsidP="0004442B"/>
        </w:tc>
      </w:tr>
      <w:tr w:rsidR="00051938" w14:paraId="720B5971" w14:textId="77777777" w:rsidTr="0004442B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19430C52" w14:textId="77777777" w:rsidR="00051938" w:rsidRDefault="00051938" w:rsidP="0004442B"/>
          <w:p w14:paraId="3C3C5811" w14:textId="77777777" w:rsidR="00051938" w:rsidRDefault="00051938" w:rsidP="0004442B">
            <w:r>
              <w:t>Beknopte beschrijving:</w:t>
            </w:r>
          </w:p>
        </w:tc>
      </w:tr>
      <w:tr w:rsidR="00051938" w14:paraId="1C68731B" w14:textId="77777777" w:rsidTr="0004442B">
        <w:tc>
          <w:tcPr>
            <w:tcW w:w="9905" w:type="dxa"/>
            <w:gridSpan w:val="3"/>
          </w:tcPr>
          <w:p w14:paraId="38733904" w14:textId="77777777" w:rsidR="00051938" w:rsidRDefault="00051938" w:rsidP="0004442B"/>
          <w:p w14:paraId="375F16C3" w14:textId="77777777" w:rsidR="00051938" w:rsidRDefault="00051938" w:rsidP="0004442B"/>
          <w:p w14:paraId="55F8F52E" w14:textId="77777777" w:rsidR="00051938" w:rsidRDefault="00051938" w:rsidP="0004442B"/>
          <w:p w14:paraId="4AE2C458" w14:textId="77777777" w:rsidR="00051938" w:rsidRDefault="00051938" w:rsidP="0004442B"/>
          <w:p w14:paraId="78934D9D" w14:textId="77777777" w:rsidR="00051938" w:rsidRDefault="00051938" w:rsidP="0004442B"/>
          <w:p w14:paraId="46158495" w14:textId="77777777" w:rsidR="00051938" w:rsidRDefault="00051938" w:rsidP="0004442B"/>
          <w:p w14:paraId="428C2E68" w14:textId="77777777" w:rsidR="00051938" w:rsidRDefault="00051938" w:rsidP="0004442B"/>
          <w:p w14:paraId="16DD234D" w14:textId="77777777" w:rsidR="00051938" w:rsidRDefault="00051938" w:rsidP="0004442B"/>
          <w:p w14:paraId="3C9FFA71" w14:textId="77777777" w:rsidR="00051938" w:rsidRDefault="00051938" w:rsidP="0004442B"/>
          <w:p w14:paraId="6057A71A" w14:textId="77777777" w:rsidR="00051938" w:rsidRDefault="00051938" w:rsidP="0004442B"/>
          <w:p w14:paraId="1DB2796C" w14:textId="77777777" w:rsidR="00051938" w:rsidRDefault="00051938" w:rsidP="0004442B"/>
          <w:p w14:paraId="62E8EA11" w14:textId="77777777" w:rsidR="00051938" w:rsidRDefault="00051938" w:rsidP="0004442B"/>
        </w:tc>
      </w:tr>
      <w:tr w:rsidR="00051938" w14:paraId="48E4C1C3" w14:textId="77777777" w:rsidTr="0004442B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6E149FFB" w14:textId="77777777" w:rsidR="00051938" w:rsidRDefault="00051938" w:rsidP="0004442B"/>
          <w:p w14:paraId="284A63D6" w14:textId="77777777" w:rsidR="00051938" w:rsidRDefault="00051938" w:rsidP="0004442B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051938" w14:paraId="3E222BC5" w14:textId="77777777" w:rsidTr="0004442B">
        <w:tc>
          <w:tcPr>
            <w:tcW w:w="9905" w:type="dxa"/>
            <w:gridSpan w:val="3"/>
          </w:tcPr>
          <w:p w14:paraId="0AEA3873" w14:textId="77777777" w:rsidR="00051938" w:rsidRDefault="00051938" w:rsidP="0004442B"/>
          <w:p w14:paraId="568448C0" w14:textId="77777777" w:rsidR="00051938" w:rsidRDefault="00051938" w:rsidP="0004442B"/>
          <w:p w14:paraId="2BE7D7B3" w14:textId="77777777" w:rsidR="00051938" w:rsidRDefault="00051938" w:rsidP="0004442B"/>
          <w:p w14:paraId="784AC1B8" w14:textId="77777777" w:rsidR="00051938" w:rsidRDefault="00051938" w:rsidP="0004442B"/>
          <w:p w14:paraId="66F6ABEC" w14:textId="77777777" w:rsidR="00051938" w:rsidRDefault="00051938" w:rsidP="0004442B"/>
          <w:p w14:paraId="202E7525" w14:textId="77777777" w:rsidR="00051938" w:rsidRDefault="00051938" w:rsidP="0004442B"/>
          <w:p w14:paraId="3150E24F" w14:textId="77777777" w:rsidR="00051938" w:rsidRDefault="00051938" w:rsidP="0004442B"/>
          <w:p w14:paraId="0706D0B0" w14:textId="77777777" w:rsidR="00051938" w:rsidRDefault="00051938" w:rsidP="0004442B"/>
          <w:p w14:paraId="2B809734" w14:textId="77777777" w:rsidR="00051938" w:rsidRDefault="00051938" w:rsidP="0004442B"/>
          <w:p w14:paraId="7F356042" w14:textId="77777777" w:rsidR="00051938" w:rsidRDefault="00051938" w:rsidP="0004442B"/>
          <w:p w14:paraId="3DBAB0EC" w14:textId="77777777" w:rsidR="00051938" w:rsidRDefault="00051938" w:rsidP="0004442B"/>
        </w:tc>
      </w:tr>
    </w:tbl>
    <w:p w14:paraId="3FF5FCD5" w14:textId="77777777" w:rsidR="00596FF9" w:rsidRDefault="00596FF9" w:rsidP="00596FF9">
      <w:pPr>
        <w:spacing w:line="240" w:lineRule="auto"/>
        <w:rPr>
          <w:b/>
          <w:highlight w:val="green"/>
        </w:rPr>
      </w:pPr>
    </w:p>
    <w:sectPr w:rsidR="00596FF9" w:rsidSect="001102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C3E20" w14:textId="77777777" w:rsidR="007507F0" w:rsidRDefault="007507F0">
      <w:r>
        <w:separator/>
      </w:r>
    </w:p>
  </w:endnote>
  <w:endnote w:type="continuationSeparator" w:id="0">
    <w:p w14:paraId="39A344C1" w14:textId="77777777" w:rsidR="007507F0" w:rsidRDefault="0075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E6C46" w14:textId="77777777" w:rsidR="007507F0" w:rsidRDefault="007507F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56D49AD7" wp14:editId="35451FF8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B7CF7F" w14:textId="113C7575" w:rsidR="007507F0" w:rsidRPr="0023238C" w:rsidRDefault="007507F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C313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D49AD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68B7CF7F" w14:textId="113C7575" w:rsidR="007507F0" w:rsidRPr="0023238C" w:rsidRDefault="007507F0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C313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B1CF5" w14:textId="77777777" w:rsidR="007507F0" w:rsidRDefault="007507F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58E8B2A" wp14:editId="387D8946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BABA6" w14:textId="68BA2FFD" w:rsidR="007507F0" w:rsidRPr="0023238C" w:rsidRDefault="007507F0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C3132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E8B2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112BABA6" w14:textId="68BA2FFD" w:rsidR="007507F0" w:rsidRPr="0023238C" w:rsidRDefault="007507F0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DC3132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1502B" w14:textId="77777777" w:rsidR="007507F0" w:rsidRDefault="007507F0">
      <w:r>
        <w:separator/>
      </w:r>
    </w:p>
  </w:footnote>
  <w:footnote w:type="continuationSeparator" w:id="0">
    <w:p w14:paraId="0F31DF60" w14:textId="77777777" w:rsidR="007507F0" w:rsidRDefault="007507F0">
      <w:r>
        <w:continuationSeparator/>
      </w:r>
    </w:p>
  </w:footnote>
  <w:footnote w:id="1">
    <w:p w14:paraId="4308130D" w14:textId="77777777" w:rsidR="007507F0" w:rsidRPr="008B565C" w:rsidRDefault="007507F0" w:rsidP="00051938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7507F0" w:rsidRPr="00415DC8" w14:paraId="14632E8B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41FCA62" w14:textId="77777777" w:rsidR="007507F0" w:rsidRPr="00415DC8" w:rsidRDefault="007507F0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42A3CE85" w14:textId="739866B0" w:rsidR="007507F0" w:rsidRPr="00BE6E41" w:rsidRDefault="007507F0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13691A5" w14:textId="77777777" w:rsidR="007507F0" w:rsidRPr="00415DC8" w:rsidRDefault="007507F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457E2BCD" w14:textId="77777777" w:rsidR="007507F0" w:rsidRPr="00415DC8" w:rsidRDefault="007507F0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7507F0" w:rsidRPr="00AB57AB" w14:paraId="73029066" w14:textId="77777777" w:rsidTr="00C53112">
      <w:trPr>
        <w:trHeight w:hRule="exact" w:val="567"/>
      </w:trPr>
      <w:tc>
        <w:tcPr>
          <w:tcW w:w="2869" w:type="dxa"/>
        </w:tcPr>
        <w:p w14:paraId="3BFD4085" w14:textId="77777777" w:rsidR="007507F0" w:rsidRPr="000F6A0D" w:rsidRDefault="007507F0" w:rsidP="003402F9"/>
      </w:tc>
      <w:tc>
        <w:tcPr>
          <w:tcW w:w="2868" w:type="dxa"/>
          <w:shd w:val="clear" w:color="auto" w:fill="auto"/>
        </w:tcPr>
        <w:p w14:paraId="7DA106BA" w14:textId="30C9EA80" w:rsidR="007507F0" w:rsidRPr="002A1984" w:rsidRDefault="007507F0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258C1AAA" w14:textId="28D38FD8" w:rsidR="007507F0" w:rsidRPr="002A1984" w:rsidRDefault="00D96D40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DC3132">
            <w:t>TCL2201R001</w:t>
          </w:r>
          <w:r>
            <w:fldChar w:fldCharType="end"/>
          </w:r>
        </w:p>
      </w:tc>
      <w:tc>
        <w:tcPr>
          <w:tcW w:w="2622" w:type="dxa"/>
        </w:tcPr>
        <w:p w14:paraId="0AE7A070" w14:textId="71907117" w:rsidR="007507F0" w:rsidRPr="00AB57AB" w:rsidRDefault="007507F0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96D40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D96D40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7507F0" w:rsidRPr="00415DC8" w14:paraId="2C96A7C8" w14:textId="77777777" w:rsidTr="00C53112">
      <w:trPr>
        <w:trHeight w:hRule="exact" w:val="284"/>
      </w:trPr>
      <w:tc>
        <w:tcPr>
          <w:tcW w:w="2869" w:type="dxa"/>
          <w:vAlign w:val="bottom"/>
        </w:tcPr>
        <w:p w14:paraId="446A7D3C" w14:textId="77777777" w:rsidR="007507F0" w:rsidRPr="00415DC8" w:rsidRDefault="007507F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4533B17" w14:textId="77777777" w:rsidR="007507F0" w:rsidRPr="00415DC8" w:rsidRDefault="007507F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80EC875" w14:textId="77777777" w:rsidR="007507F0" w:rsidRPr="00415DC8" w:rsidRDefault="007507F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7A2D07F1" w14:textId="77777777" w:rsidR="007507F0" w:rsidRPr="00415DC8" w:rsidRDefault="007507F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7507F0" w:rsidRPr="00415DC8" w14:paraId="5D0234A2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AAF679E" w14:textId="77777777" w:rsidR="007507F0" w:rsidRPr="00415DC8" w:rsidRDefault="007507F0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626E893" w14:textId="77777777" w:rsidR="007507F0" w:rsidRPr="00415DC8" w:rsidRDefault="007507F0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DB51084" w14:textId="4E7E6F56" w:rsidR="007507F0" w:rsidRDefault="007507F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DC3132">
            <w:t>19-07-2023</w:t>
          </w:r>
          <w:r>
            <w:fldChar w:fldCharType="end"/>
          </w:r>
        </w:p>
      </w:tc>
      <w:tc>
        <w:tcPr>
          <w:tcW w:w="2622" w:type="dxa"/>
        </w:tcPr>
        <w:p w14:paraId="66476BDF" w14:textId="77777777" w:rsidR="007507F0" w:rsidRPr="00415DC8" w:rsidRDefault="007507F0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38AA16E6" w14:textId="77777777" w:rsidR="007507F0" w:rsidRPr="0018200E" w:rsidRDefault="007507F0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3F50119C" wp14:editId="7DC056F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1C8F2" w14:textId="77777777" w:rsidR="007507F0" w:rsidRDefault="007507F0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37E83C38" wp14:editId="635B02FD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414"/>
    <w:multiLevelType w:val="multilevel"/>
    <w:tmpl w:val="5F26AA94"/>
    <w:numStyleLink w:val="ZRIOpsommingstekens"/>
  </w:abstractNum>
  <w:abstractNum w:abstractNumId="1" w15:restartNumberingAfterBreak="0">
    <w:nsid w:val="06616500"/>
    <w:multiLevelType w:val="multilevel"/>
    <w:tmpl w:val="852ED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3" w15:restartNumberingAfterBreak="0">
    <w:nsid w:val="0A82562B"/>
    <w:multiLevelType w:val="multilevel"/>
    <w:tmpl w:val="5F26AA94"/>
    <w:numStyleLink w:val="ZRIOpsommingstekens"/>
  </w:abstractNum>
  <w:abstractNum w:abstractNumId="4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7014D"/>
    <w:multiLevelType w:val="multilevel"/>
    <w:tmpl w:val="5F26AA94"/>
    <w:numStyleLink w:val="ZRIOpsommingstekens"/>
  </w:abstractNum>
  <w:abstractNum w:abstractNumId="6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44842"/>
    <w:multiLevelType w:val="multilevel"/>
    <w:tmpl w:val="64CA367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1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22D20167"/>
    <w:multiLevelType w:val="multilevel"/>
    <w:tmpl w:val="5F26AA94"/>
    <w:numStyleLink w:val="ZRIOpsommingstekens"/>
  </w:abstractNum>
  <w:abstractNum w:abstractNumId="13" w15:restartNumberingAfterBreak="0">
    <w:nsid w:val="312A4BD1"/>
    <w:multiLevelType w:val="hybridMultilevel"/>
    <w:tmpl w:val="A3C2F3A2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71852"/>
    <w:multiLevelType w:val="multilevel"/>
    <w:tmpl w:val="5F26AA94"/>
    <w:numStyleLink w:val="ZRIOpsommingstekens"/>
  </w:abstractNum>
  <w:abstractNum w:abstractNumId="15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94C7E"/>
    <w:multiLevelType w:val="hybridMultilevel"/>
    <w:tmpl w:val="B886626E"/>
    <w:lvl w:ilvl="0" w:tplc="F17E37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E09C4"/>
    <w:multiLevelType w:val="multilevel"/>
    <w:tmpl w:val="5F26AA94"/>
    <w:numStyleLink w:val="ZRIOpsommingstekens"/>
  </w:abstractNum>
  <w:abstractNum w:abstractNumId="18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500D8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56C220A6"/>
    <w:multiLevelType w:val="multilevel"/>
    <w:tmpl w:val="5F26AA94"/>
    <w:numStyleLink w:val="ZRIOpsommingstekens"/>
  </w:abstractNum>
  <w:abstractNum w:abstractNumId="21" w15:restartNumberingAfterBreak="0">
    <w:nsid w:val="57BD3BF6"/>
    <w:multiLevelType w:val="multilevel"/>
    <w:tmpl w:val="5F26AA94"/>
    <w:numStyleLink w:val="ZRIOpsommingstekens"/>
  </w:abstractNum>
  <w:abstractNum w:abstractNumId="22" w15:restartNumberingAfterBreak="0">
    <w:nsid w:val="5C46307A"/>
    <w:multiLevelType w:val="hybridMultilevel"/>
    <w:tmpl w:val="FC7261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62ED6CA8"/>
    <w:multiLevelType w:val="multilevel"/>
    <w:tmpl w:val="5F26AA94"/>
    <w:numStyleLink w:val="ZRIOpsommingstekens"/>
  </w:abstractNum>
  <w:abstractNum w:abstractNumId="25" w15:restartNumberingAfterBreak="0">
    <w:nsid w:val="6C0C4DB7"/>
    <w:multiLevelType w:val="hybridMultilevel"/>
    <w:tmpl w:val="7BB0AA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7" w15:restartNumberingAfterBreak="0">
    <w:nsid w:val="6D12260C"/>
    <w:multiLevelType w:val="multilevel"/>
    <w:tmpl w:val="5F26AA94"/>
    <w:numStyleLink w:val="ZRIOpsommingstekens"/>
  </w:abstractNum>
  <w:abstractNum w:abstractNumId="2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</w:abstractNum>
  <w:abstractNum w:abstractNumId="29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0" w15:restartNumberingAfterBreak="0">
    <w:nsid w:val="7CFB0D62"/>
    <w:multiLevelType w:val="multilevel"/>
    <w:tmpl w:val="5F26AA94"/>
    <w:numStyleLink w:val="ZRIOpsommingstekens"/>
  </w:abstractNum>
  <w:abstractNum w:abstractNumId="31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7"/>
  </w:num>
  <w:num w:numId="2">
    <w:abstractNumId w:val="10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29"/>
  </w:num>
  <w:num w:numId="8">
    <w:abstractNumId w:val="9"/>
  </w:num>
  <w:num w:numId="9">
    <w:abstractNumId w:val="23"/>
  </w:num>
  <w:num w:numId="10">
    <w:abstractNumId w:val="26"/>
  </w:num>
  <w:num w:numId="11">
    <w:abstractNumId w:val="28"/>
  </w:num>
  <w:num w:numId="12">
    <w:abstractNumId w:val="30"/>
  </w:num>
  <w:num w:numId="13">
    <w:abstractNumId w:val="14"/>
  </w:num>
  <w:num w:numId="14">
    <w:abstractNumId w:val="31"/>
  </w:num>
  <w:num w:numId="15">
    <w:abstractNumId w:val="2"/>
  </w:num>
  <w:num w:numId="16">
    <w:abstractNumId w:val="18"/>
  </w:num>
  <w:num w:numId="17">
    <w:abstractNumId w:val="3"/>
  </w:num>
  <w:num w:numId="18">
    <w:abstractNumId w:val="15"/>
  </w:num>
  <w:num w:numId="19">
    <w:abstractNumId w:val="6"/>
  </w:num>
  <w:num w:numId="20">
    <w:abstractNumId w:val="7"/>
  </w:num>
  <w:num w:numId="21">
    <w:abstractNumId w:val="7"/>
  </w:num>
  <w:num w:numId="22">
    <w:abstractNumId w:val="7"/>
  </w:num>
  <w:num w:numId="23">
    <w:abstractNumId w:val="25"/>
  </w:num>
  <w:num w:numId="24">
    <w:abstractNumId w:val="17"/>
  </w:num>
  <w:num w:numId="25">
    <w:abstractNumId w:val="0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12"/>
  </w:num>
  <w:num w:numId="31">
    <w:abstractNumId w:val="27"/>
  </w:num>
  <w:num w:numId="32">
    <w:abstractNumId w:val="24"/>
  </w:num>
  <w:num w:numId="33">
    <w:abstractNumId w:val="22"/>
  </w:num>
  <w:num w:numId="34">
    <w:abstractNumId w:val="13"/>
  </w:num>
  <w:num w:numId="35">
    <w:abstractNumId w:val="16"/>
  </w:num>
  <w:num w:numId="3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296D"/>
    <w:rsid w:val="000042DF"/>
    <w:rsid w:val="0000573D"/>
    <w:rsid w:val="00021F86"/>
    <w:rsid w:val="00021FA4"/>
    <w:rsid w:val="00022AB4"/>
    <w:rsid w:val="000345BF"/>
    <w:rsid w:val="000432B1"/>
    <w:rsid w:val="0004442B"/>
    <w:rsid w:val="000445E9"/>
    <w:rsid w:val="00047D7D"/>
    <w:rsid w:val="00047F1D"/>
    <w:rsid w:val="00051938"/>
    <w:rsid w:val="00051C01"/>
    <w:rsid w:val="0005645A"/>
    <w:rsid w:val="00064FD4"/>
    <w:rsid w:val="0007059A"/>
    <w:rsid w:val="000713B0"/>
    <w:rsid w:val="0007544F"/>
    <w:rsid w:val="00075E42"/>
    <w:rsid w:val="00083E71"/>
    <w:rsid w:val="00084FF1"/>
    <w:rsid w:val="00094A96"/>
    <w:rsid w:val="00097C12"/>
    <w:rsid w:val="000A08F9"/>
    <w:rsid w:val="000A0941"/>
    <w:rsid w:val="000A19D8"/>
    <w:rsid w:val="000A6E47"/>
    <w:rsid w:val="000B1267"/>
    <w:rsid w:val="000B2120"/>
    <w:rsid w:val="000C00BB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40D56"/>
    <w:rsid w:val="00141DE3"/>
    <w:rsid w:val="00141EA7"/>
    <w:rsid w:val="00144720"/>
    <w:rsid w:val="001455DB"/>
    <w:rsid w:val="0014577C"/>
    <w:rsid w:val="00147F70"/>
    <w:rsid w:val="00154F5C"/>
    <w:rsid w:val="0016214A"/>
    <w:rsid w:val="00162B6A"/>
    <w:rsid w:val="001732C5"/>
    <w:rsid w:val="00173890"/>
    <w:rsid w:val="00174064"/>
    <w:rsid w:val="001818B3"/>
    <w:rsid w:val="0018200E"/>
    <w:rsid w:val="001841F4"/>
    <w:rsid w:val="00193C74"/>
    <w:rsid w:val="0019737B"/>
    <w:rsid w:val="001A130F"/>
    <w:rsid w:val="001A1E55"/>
    <w:rsid w:val="001A5CB6"/>
    <w:rsid w:val="001A716C"/>
    <w:rsid w:val="001B1B59"/>
    <w:rsid w:val="001B28C8"/>
    <w:rsid w:val="001B2EB8"/>
    <w:rsid w:val="001B357F"/>
    <w:rsid w:val="001C0A3F"/>
    <w:rsid w:val="001C0EBB"/>
    <w:rsid w:val="001C13B0"/>
    <w:rsid w:val="001C7986"/>
    <w:rsid w:val="001D0D8C"/>
    <w:rsid w:val="001D6842"/>
    <w:rsid w:val="001D7D94"/>
    <w:rsid w:val="001F5A00"/>
    <w:rsid w:val="001F77D1"/>
    <w:rsid w:val="00217471"/>
    <w:rsid w:val="00222A3E"/>
    <w:rsid w:val="0023238C"/>
    <w:rsid w:val="002366E8"/>
    <w:rsid w:val="00237E41"/>
    <w:rsid w:val="002412B7"/>
    <w:rsid w:val="00244EEF"/>
    <w:rsid w:val="00245E22"/>
    <w:rsid w:val="00246A9E"/>
    <w:rsid w:val="0025663C"/>
    <w:rsid w:val="0026094D"/>
    <w:rsid w:val="00262CEA"/>
    <w:rsid w:val="00272979"/>
    <w:rsid w:val="00276768"/>
    <w:rsid w:val="00277BC3"/>
    <w:rsid w:val="00284D0E"/>
    <w:rsid w:val="00287C7B"/>
    <w:rsid w:val="00292BEA"/>
    <w:rsid w:val="002A13D1"/>
    <w:rsid w:val="002A347B"/>
    <w:rsid w:val="002B2976"/>
    <w:rsid w:val="002C05F1"/>
    <w:rsid w:val="002C5F2A"/>
    <w:rsid w:val="002D08B8"/>
    <w:rsid w:val="002D2503"/>
    <w:rsid w:val="002E6D3F"/>
    <w:rsid w:val="002F13D9"/>
    <w:rsid w:val="002F1816"/>
    <w:rsid w:val="002F7D60"/>
    <w:rsid w:val="00302B40"/>
    <w:rsid w:val="00303EEE"/>
    <w:rsid w:val="00306F1D"/>
    <w:rsid w:val="0031481F"/>
    <w:rsid w:val="0031563A"/>
    <w:rsid w:val="00315B5C"/>
    <w:rsid w:val="00320464"/>
    <w:rsid w:val="00322593"/>
    <w:rsid w:val="00326044"/>
    <w:rsid w:val="00327020"/>
    <w:rsid w:val="00332C58"/>
    <w:rsid w:val="003334E1"/>
    <w:rsid w:val="003402F9"/>
    <w:rsid w:val="0034044E"/>
    <w:rsid w:val="003557F8"/>
    <w:rsid w:val="003618C5"/>
    <w:rsid w:val="00365390"/>
    <w:rsid w:val="00371974"/>
    <w:rsid w:val="0037529F"/>
    <w:rsid w:val="00377A86"/>
    <w:rsid w:val="00385113"/>
    <w:rsid w:val="00392646"/>
    <w:rsid w:val="003937EC"/>
    <w:rsid w:val="003A0D88"/>
    <w:rsid w:val="003A2618"/>
    <w:rsid w:val="003A2940"/>
    <w:rsid w:val="003A5210"/>
    <w:rsid w:val="003A522E"/>
    <w:rsid w:val="003A5ED3"/>
    <w:rsid w:val="003A6FC2"/>
    <w:rsid w:val="003B0BDE"/>
    <w:rsid w:val="003C05CD"/>
    <w:rsid w:val="003C156F"/>
    <w:rsid w:val="003C344E"/>
    <w:rsid w:val="003D08F0"/>
    <w:rsid w:val="003E1894"/>
    <w:rsid w:val="003F3294"/>
    <w:rsid w:val="003F67EB"/>
    <w:rsid w:val="003F6A9F"/>
    <w:rsid w:val="00401E46"/>
    <w:rsid w:val="0040715E"/>
    <w:rsid w:val="004126F8"/>
    <w:rsid w:val="00415DC8"/>
    <w:rsid w:val="0042084F"/>
    <w:rsid w:val="00425223"/>
    <w:rsid w:val="00425260"/>
    <w:rsid w:val="0042760B"/>
    <w:rsid w:val="00435A18"/>
    <w:rsid w:val="00453B8D"/>
    <w:rsid w:val="00455EBF"/>
    <w:rsid w:val="00456F9D"/>
    <w:rsid w:val="004571D3"/>
    <w:rsid w:val="0046450C"/>
    <w:rsid w:val="0046509D"/>
    <w:rsid w:val="00472ED7"/>
    <w:rsid w:val="00490730"/>
    <w:rsid w:val="004976DF"/>
    <w:rsid w:val="004A02BA"/>
    <w:rsid w:val="004A2FB4"/>
    <w:rsid w:val="004B579B"/>
    <w:rsid w:val="004B5AC1"/>
    <w:rsid w:val="004B715D"/>
    <w:rsid w:val="004C03F7"/>
    <w:rsid w:val="004C27F1"/>
    <w:rsid w:val="004C60C2"/>
    <w:rsid w:val="004C7519"/>
    <w:rsid w:val="004D274B"/>
    <w:rsid w:val="004D54C7"/>
    <w:rsid w:val="004D7A00"/>
    <w:rsid w:val="004E047B"/>
    <w:rsid w:val="004E1F92"/>
    <w:rsid w:val="004E4CCF"/>
    <w:rsid w:val="004F08BD"/>
    <w:rsid w:val="004F1166"/>
    <w:rsid w:val="004F65CF"/>
    <w:rsid w:val="00506CC9"/>
    <w:rsid w:val="00507A71"/>
    <w:rsid w:val="00510308"/>
    <w:rsid w:val="00514A37"/>
    <w:rsid w:val="00515D34"/>
    <w:rsid w:val="00524BDA"/>
    <w:rsid w:val="0052742C"/>
    <w:rsid w:val="00530485"/>
    <w:rsid w:val="00531011"/>
    <w:rsid w:val="00533989"/>
    <w:rsid w:val="005342BC"/>
    <w:rsid w:val="005415CE"/>
    <w:rsid w:val="00547745"/>
    <w:rsid w:val="00547C31"/>
    <w:rsid w:val="00552668"/>
    <w:rsid w:val="00557F00"/>
    <w:rsid w:val="00565497"/>
    <w:rsid w:val="00565512"/>
    <w:rsid w:val="00570CB5"/>
    <w:rsid w:val="00586566"/>
    <w:rsid w:val="0059565A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C78C0"/>
    <w:rsid w:val="005D4402"/>
    <w:rsid w:val="005E1325"/>
    <w:rsid w:val="005E7C41"/>
    <w:rsid w:val="005F1FE3"/>
    <w:rsid w:val="005F4235"/>
    <w:rsid w:val="00601D2C"/>
    <w:rsid w:val="00605A40"/>
    <w:rsid w:val="006072DC"/>
    <w:rsid w:val="0061292F"/>
    <w:rsid w:val="006162D5"/>
    <w:rsid w:val="00617DEE"/>
    <w:rsid w:val="00623FC4"/>
    <w:rsid w:val="00633B08"/>
    <w:rsid w:val="00633E85"/>
    <w:rsid w:val="00634FAE"/>
    <w:rsid w:val="00640287"/>
    <w:rsid w:val="0064258B"/>
    <w:rsid w:val="006447EB"/>
    <w:rsid w:val="00653591"/>
    <w:rsid w:val="00655C4B"/>
    <w:rsid w:val="006578A6"/>
    <w:rsid w:val="0066072B"/>
    <w:rsid w:val="0066262D"/>
    <w:rsid w:val="00665720"/>
    <w:rsid w:val="0067187C"/>
    <w:rsid w:val="0067566B"/>
    <w:rsid w:val="00683247"/>
    <w:rsid w:val="00687AB2"/>
    <w:rsid w:val="006A1580"/>
    <w:rsid w:val="006C4BB0"/>
    <w:rsid w:val="006C7421"/>
    <w:rsid w:val="006D72FD"/>
    <w:rsid w:val="006E3F7A"/>
    <w:rsid w:val="006F0E44"/>
    <w:rsid w:val="006F173B"/>
    <w:rsid w:val="006F3F6A"/>
    <w:rsid w:val="006F43AD"/>
    <w:rsid w:val="0070556E"/>
    <w:rsid w:val="0071022F"/>
    <w:rsid w:val="007141A2"/>
    <w:rsid w:val="00721DE7"/>
    <w:rsid w:val="007230CC"/>
    <w:rsid w:val="00732DEE"/>
    <w:rsid w:val="007344DA"/>
    <w:rsid w:val="00740E79"/>
    <w:rsid w:val="00743651"/>
    <w:rsid w:val="00747495"/>
    <w:rsid w:val="00750218"/>
    <w:rsid w:val="007507F0"/>
    <w:rsid w:val="007514FA"/>
    <w:rsid w:val="007536D5"/>
    <w:rsid w:val="007557CA"/>
    <w:rsid w:val="00760379"/>
    <w:rsid w:val="00766388"/>
    <w:rsid w:val="00766A87"/>
    <w:rsid w:val="00767492"/>
    <w:rsid w:val="00771EE3"/>
    <w:rsid w:val="007734E1"/>
    <w:rsid w:val="007772CD"/>
    <w:rsid w:val="00783247"/>
    <w:rsid w:val="00784256"/>
    <w:rsid w:val="00793437"/>
    <w:rsid w:val="00793650"/>
    <w:rsid w:val="007A05A8"/>
    <w:rsid w:val="007A0864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5A84"/>
    <w:rsid w:val="007D6705"/>
    <w:rsid w:val="007E0BAB"/>
    <w:rsid w:val="00804AAE"/>
    <w:rsid w:val="00812B35"/>
    <w:rsid w:val="00817D97"/>
    <w:rsid w:val="0082028D"/>
    <w:rsid w:val="0082376F"/>
    <w:rsid w:val="0082439E"/>
    <w:rsid w:val="0082732A"/>
    <w:rsid w:val="008349B4"/>
    <w:rsid w:val="00835511"/>
    <w:rsid w:val="00842098"/>
    <w:rsid w:val="00843C49"/>
    <w:rsid w:val="0084467E"/>
    <w:rsid w:val="00845340"/>
    <w:rsid w:val="008460E3"/>
    <w:rsid w:val="0084671D"/>
    <w:rsid w:val="00846BE5"/>
    <w:rsid w:val="00851BFE"/>
    <w:rsid w:val="00853E17"/>
    <w:rsid w:val="00854223"/>
    <w:rsid w:val="00864034"/>
    <w:rsid w:val="00866262"/>
    <w:rsid w:val="00870D80"/>
    <w:rsid w:val="008803DE"/>
    <w:rsid w:val="0088195A"/>
    <w:rsid w:val="008844CE"/>
    <w:rsid w:val="008900C6"/>
    <w:rsid w:val="0089289E"/>
    <w:rsid w:val="0089745A"/>
    <w:rsid w:val="008A06FD"/>
    <w:rsid w:val="008A1D8B"/>
    <w:rsid w:val="008A48E1"/>
    <w:rsid w:val="008A4DF3"/>
    <w:rsid w:val="008B0966"/>
    <w:rsid w:val="008B1CE2"/>
    <w:rsid w:val="008C4238"/>
    <w:rsid w:val="008C572A"/>
    <w:rsid w:val="008C5EBC"/>
    <w:rsid w:val="008D054C"/>
    <w:rsid w:val="008D30BA"/>
    <w:rsid w:val="008D4620"/>
    <w:rsid w:val="008D4CA2"/>
    <w:rsid w:val="008E4602"/>
    <w:rsid w:val="008E647B"/>
    <w:rsid w:val="00903682"/>
    <w:rsid w:val="00903F6D"/>
    <w:rsid w:val="009070FD"/>
    <w:rsid w:val="009135EA"/>
    <w:rsid w:val="00920D95"/>
    <w:rsid w:val="00921BF2"/>
    <w:rsid w:val="009227A5"/>
    <w:rsid w:val="0093109D"/>
    <w:rsid w:val="00937A93"/>
    <w:rsid w:val="00944025"/>
    <w:rsid w:val="00945A7C"/>
    <w:rsid w:val="00953081"/>
    <w:rsid w:val="00956D9F"/>
    <w:rsid w:val="00967641"/>
    <w:rsid w:val="00976AD5"/>
    <w:rsid w:val="00976BEC"/>
    <w:rsid w:val="00977A7D"/>
    <w:rsid w:val="00987868"/>
    <w:rsid w:val="009A6AD8"/>
    <w:rsid w:val="009C133F"/>
    <w:rsid w:val="009C4792"/>
    <w:rsid w:val="009C6B4A"/>
    <w:rsid w:val="009E3753"/>
    <w:rsid w:val="009E3D5D"/>
    <w:rsid w:val="009F22F7"/>
    <w:rsid w:val="009F3725"/>
    <w:rsid w:val="00A02F02"/>
    <w:rsid w:val="00A04CCD"/>
    <w:rsid w:val="00A05570"/>
    <w:rsid w:val="00A10DF5"/>
    <w:rsid w:val="00A21499"/>
    <w:rsid w:val="00A26B8F"/>
    <w:rsid w:val="00A26B9A"/>
    <w:rsid w:val="00A303DF"/>
    <w:rsid w:val="00A32E16"/>
    <w:rsid w:val="00A33C7A"/>
    <w:rsid w:val="00A34A62"/>
    <w:rsid w:val="00A3542C"/>
    <w:rsid w:val="00A35892"/>
    <w:rsid w:val="00A35FBE"/>
    <w:rsid w:val="00A479D3"/>
    <w:rsid w:val="00A50AA3"/>
    <w:rsid w:val="00A66448"/>
    <w:rsid w:val="00A715C9"/>
    <w:rsid w:val="00A739BC"/>
    <w:rsid w:val="00A76A5F"/>
    <w:rsid w:val="00A80A1C"/>
    <w:rsid w:val="00A83368"/>
    <w:rsid w:val="00A84CA2"/>
    <w:rsid w:val="00A87D5D"/>
    <w:rsid w:val="00A91F04"/>
    <w:rsid w:val="00AA2381"/>
    <w:rsid w:val="00AB050B"/>
    <w:rsid w:val="00AB0758"/>
    <w:rsid w:val="00AB0F4A"/>
    <w:rsid w:val="00AB17EE"/>
    <w:rsid w:val="00AB71D9"/>
    <w:rsid w:val="00AC0A48"/>
    <w:rsid w:val="00AC7D50"/>
    <w:rsid w:val="00AE0854"/>
    <w:rsid w:val="00AE1432"/>
    <w:rsid w:val="00AE1C05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41FBA"/>
    <w:rsid w:val="00B43AF7"/>
    <w:rsid w:val="00B4521D"/>
    <w:rsid w:val="00B453D9"/>
    <w:rsid w:val="00B468E5"/>
    <w:rsid w:val="00B47F1D"/>
    <w:rsid w:val="00B50391"/>
    <w:rsid w:val="00B541B1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65B6"/>
    <w:rsid w:val="00BB4AD3"/>
    <w:rsid w:val="00BC4DBE"/>
    <w:rsid w:val="00BE0030"/>
    <w:rsid w:val="00BE21C4"/>
    <w:rsid w:val="00BE6E41"/>
    <w:rsid w:val="00C11E77"/>
    <w:rsid w:val="00C1362A"/>
    <w:rsid w:val="00C17DC4"/>
    <w:rsid w:val="00C204D3"/>
    <w:rsid w:val="00C2374D"/>
    <w:rsid w:val="00C25AA3"/>
    <w:rsid w:val="00C3578C"/>
    <w:rsid w:val="00C377AD"/>
    <w:rsid w:val="00C41555"/>
    <w:rsid w:val="00C4165D"/>
    <w:rsid w:val="00C50A3A"/>
    <w:rsid w:val="00C53112"/>
    <w:rsid w:val="00C53D2E"/>
    <w:rsid w:val="00C65894"/>
    <w:rsid w:val="00C71250"/>
    <w:rsid w:val="00C72B5F"/>
    <w:rsid w:val="00C90AE6"/>
    <w:rsid w:val="00C91B4D"/>
    <w:rsid w:val="00C943BD"/>
    <w:rsid w:val="00CA158E"/>
    <w:rsid w:val="00CA5D64"/>
    <w:rsid w:val="00CB1792"/>
    <w:rsid w:val="00CC0839"/>
    <w:rsid w:val="00CC220A"/>
    <w:rsid w:val="00CD6802"/>
    <w:rsid w:val="00CE009C"/>
    <w:rsid w:val="00D01A29"/>
    <w:rsid w:val="00D10AAF"/>
    <w:rsid w:val="00D2120C"/>
    <w:rsid w:val="00D21D06"/>
    <w:rsid w:val="00D34C38"/>
    <w:rsid w:val="00D51B08"/>
    <w:rsid w:val="00D52F0B"/>
    <w:rsid w:val="00D61552"/>
    <w:rsid w:val="00D70CE8"/>
    <w:rsid w:val="00D72675"/>
    <w:rsid w:val="00D763D8"/>
    <w:rsid w:val="00D96D40"/>
    <w:rsid w:val="00DB12FC"/>
    <w:rsid w:val="00DB6876"/>
    <w:rsid w:val="00DC3132"/>
    <w:rsid w:val="00DC316E"/>
    <w:rsid w:val="00DC3DAA"/>
    <w:rsid w:val="00DC6075"/>
    <w:rsid w:val="00DC7D72"/>
    <w:rsid w:val="00DD55E6"/>
    <w:rsid w:val="00DD59EF"/>
    <w:rsid w:val="00DE18D4"/>
    <w:rsid w:val="00DF0899"/>
    <w:rsid w:val="00DF15AD"/>
    <w:rsid w:val="00DF5634"/>
    <w:rsid w:val="00DF63DF"/>
    <w:rsid w:val="00DF712C"/>
    <w:rsid w:val="00DF754B"/>
    <w:rsid w:val="00DF7A75"/>
    <w:rsid w:val="00E02D66"/>
    <w:rsid w:val="00E04B8E"/>
    <w:rsid w:val="00E11775"/>
    <w:rsid w:val="00E13983"/>
    <w:rsid w:val="00E17981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2C8D"/>
    <w:rsid w:val="00E752A0"/>
    <w:rsid w:val="00E761BF"/>
    <w:rsid w:val="00E9363B"/>
    <w:rsid w:val="00E93CB7"/>
    <w:rsid w:val="00EA14A0"/>
    <w:rsid w:val="00EB4816"/>
    <w:rsid w:val="00EB6955"/>
    <w:rsid w:val="00EB6B2E"/>
    <w:rsid w:val="00EC4188"/>
    <w:rsid w:val="00ED12DE"/>
    <w:rsid w:val="00ED15D3"/>
    <w:rsid w:val="00ED214D"/>
    <w:rsid w:val="00ED5858"/>
    <w:rsid w:val="00ED5C85"/>
    <w:rsid w:val="00EE2C12"/>
    <w:rsid w:val="00EE3041"/>
    <w:rsid w:val="00EF1C5A"/>
    <w:rsid w:val="00EF2F12"/>
    <w:rsid w:val="00F06CC7"/>
    <w:rsid w:val="00F079CD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541C3"/>
    <w:rsid w:val="00F67225"/>
    <w:rsid w:val="00F732C2"/>
    <w:rsid w:val="00F85C55"/>
    <w:rsid w:val="00F908F5"/>
    <w:rsid w:val="00F96279"/>
    <w:rsid w:val="00F97B28"/>
    <w:rsid w:val="00FA6EFD"/>
    <w:rsid w:val="00FB0B15"/>
    <w:rsid w:val="00FB17CF"/>
    <w:rsid w:val="00FB53A5"/>
    <w:rsid w:val="00FB6E3B"/>
    <w:rsid w:val="00FE06A7"/>
    <w:rsid w:val="00FE588E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8595AAF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A715C9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AB71D9"/>
    <w:rPr>
      <w:rFonts w:ascii="Arial" w:hAnsi="Arial"/>
      <w:sz w:val="18"/>
      <w:szCs w:val="24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1B28C8"/>
    <w:rPr>
      <w:rFonts w:ascii="Arial" w:hAnsi="Arial"/>
      <w:sz w:val="18"/>
      <w:szCs w:val="24"/>
    </w:rPr>
  </w:style>
  <w:style w:type="paragraph" w:customStyle="1" w:styleId="RIJK4-Tekst">
    <w:name w:val="RIJK 4 - Tekst"/>
    <w:basedOn w:val="Standaard"/>
    <w:link w:val="RIJK4-TekstChar"/>
    <w:qFormat/>
    <w:rsid w:val="001B28C8"/>
    <w:pPr>
      <w:numPr>
        <w:ilvl w:val="1"/>
      </w:numPr>
      <w:spacing w:line="276" w:lineRule="auto"/>
    </w:pPr>
    <w:rPr>
      <w:rFonts w:ascii="Verdana" w:eastAsiaTheme="minorEastAsia" w:hAnsi="Verdana" w:cstheme="minorBidi"/>
      <w:color w:val="000000" w:themeColor="text1"/>
      <w:sz w:val="20"/>
      <w:szCs w:val="22"/>
      <w:lang w:eastAsia="en-US"/>
    </w:rPr>
  </w:style>
  <w:style w:type="character" w:customStyle="1" w:styleId="RIJK4-TekstChar">
    <w:name w:val="RIJK 4 - Tekst Char"/>
    <w:basedOn w:val="Standaardalinea-lettertype"/>
    <w:link w:val="RIJK4-Tekst"/>
    <w:rsid w:val="001B28C8"/>
    <w:rPr>
      <w:rFonts w:ascii="Verdana" w:eastAsiaTheme="minorEastAsia" w:hAnsi="Verdana" w:cstheme="minorBidi"/>
      <w:color w:val="000000" w:themeColor="text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31371-D2B9-4AE3-85D6-CD552F8B20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66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TCL2201R001</vt:lpstr>
    </vt:vector>
  </TitlesOfParts>
  <Manager/>
  <Company>van Zanten Raadgevende ingenieurs bv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TCL2201R001</dc:title>
  <dc:subject>TCL2201</dc:subject>
  <dc:creator>CM Noteboom</dc:creator>
  <cp:keywords/>
  <dc:description>R001</dc:description>
  <cp:lastModifiedBy>Chantal Noteboom</cp:lastModifiedBy>
  <cp:revision>2</cp:revision>
  <cp:lastPrinted>2023-07-19T14:38:00Z</cp:lastPrinted>
  <dcterms:created xsi:type="dcterms:W3CDTF">2023-07-19T14:41:00Z</dcterms:created>
  <dcterms:modified xsi:type="dcterms:W3CDTF">2023-07-19T14:41:00Z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19-7-2023</vt:lpwstr>
  </property>
  <property fmtid="{D5CDD505-2E9C-101B-9397-08002B2CF9AE}" pid="4" name="ZRI ConceptText">
    <vt:lpwstr/>
  </property>
</Properties>
</file>